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9382" w14:textId="39797A5F" w:rsidR="00BA00AB" w:rsidRDefault="00D115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SCHERE</w:t>
      </w:r>
      <w:r>
        <w:rPr>
          <w:rFonts w:cs="Times New Roman"/>
          <w:szCs w:val="24"/>
        </w:rPr>
        <w:t xml:space="preserve">       (fl.1414)</w:t>
      </w:r>
    </w:p>
    <w:p w14:paraId="04587086" w14:textId="0890DB5B" w:rsidR="00D1153B" w:rsidRDefault="00D115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383BDC8B" w14:textId="6B8899F5" w:rsidR="00D1153B" w:rsidRDefault="00D1153B" w:rsidP="009139A6">
      <w:pPr>
        <w:pStyle w:val="NoSpacing"/>
        <w:rPr>
          <w:rFonts w:cs="Times New Roman"/>
          <w:szCs w:val="24"/>
        </w:rPr>
      </w:pPr>
    </w:p>
    <w:p w14:paraId="7287478F" w14:textId="4AD12705" w:rsidR="00D1153B" w:rsidRDefault="00D1153B" w:rsidP="009139A6">
      <w:pPr>
        <w:pStyle w:val="NoSpacing"/>
        <w:rPr>
          <w:rFonts w:cs="Times New Roman"/>
          <w:szCs w:val="24"/>
        </w:rPr>
      </w:pPr>
    </w:p>
    <w:p w14:paraId="54D2BE36" w14:textId="74F734AC" w:rsidR="00D1153B" w:rsidRDefault="00D115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Aug.141</w:t>
      </w:r>
      <w:r>
        <w:rPr>
          <w:rFonts w:cs="Times New Roman"/>
          <w:szCs w:val="24"/>
        </w:rPr>
        <w:tab/>
        <w:t>He was ordained to his first tonsure at Launceston.</w:t>
      </w:r>
    </w:p>
    <w:p w14:paraId="2C7A516D" w14:textId="576DD34B" w:rsidR="00D1153B" w:rsidRDefault="00D115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 436 and 427)</w:t>
      </w:r>
    </w:p>
    <w:p w14:paraId="2B4FCA3A" w14:textId="2F0DCEB7" w:rsidR="00D1153B" w:rsidRDefault="00D1153B" w:rsidP="009139A6">
      <w:pPr>
        <w:pStyle w:val="NoSpacing"/>
        <w:rPr>
          <w:rFonts w:cs="Times New Roman"/>
          <w:szCs w:val="24"/>
        </w:rPr>
      </w:pPr>
    </w:p>
    <w:p w14:paraId="3FC00C6F" w14:textId="45A9E2E1" w:rsidR="00D1153B" w:rsidRDefault="00D1153B" w:rsidP="009139A6">
      <w:pPr>
        <w:pStyle w:val="NoSpacing"/>
        <w:rPr>
          <w:rFonts w:cs="Times New Roman"/>
          <w:szCs w:val="24"/>
        </w:rPr>
      </w:pPr>
    </w:p>
    <w:p w14:paraId="2171A270" w14:textId="02F050A0" w:rsidR="00D1153B" w:rsidRPr="00D1153B" w:rsidRDefault="00D115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2022</w:t>
      </w:r>
    </w:p>
    <w:sectPr w:rsidR="00D1153B" w:rsidRPr="00D115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FFEB1" w14:textId="77777777" w:rsidR="00D1153B" w:rsidRDefault="00D1153B" w:rsidP="009139A6">
      <w:r>
        <w:separator/>
      </w:r>
    </w:p>
  </w:endnote>
  <w:endnote w:type="continuationSeparator" w:id="0">
    <w:p w14:paraId="19658810" w14:textId="77777777" w:rsidR="00D1153B" w:rsidRDefault="00D115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60C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3BD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C9C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6916E" w14:textId="77777777" w:rsidR="00D1153B" w:rsidRDefault="00D1153B" w:rsidP="009139A6">
      <w:r>
        <w:separator/>
      </w:r>
    </w:p>
  </w:footnote>
  <w:footnote w:type="continuationSeparator" w:id="0">
    <w:p w14:paraId="7B44676E" w14:textId="77777777" w:rsidR="00D1153B" w:rsidRDefault="00D115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14B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2B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8A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3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1153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0DF81"/>
  <w15:chartTrackingRefBased/>
  <w15:docId w15:val="{738C5FE7-83A2-4EE2-86A9-B4E754CDB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2022-11-29T10:45:00Z</dcterms:created>
  <dcterms:modified xsi:type="dcterms:W3CDTF">2022-11-29T10:48:00Z</dcterms:modified>
</cp:coreProperties>
</file>